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4f429f0" w14:textId="4f429f0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Amruševa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r w:rsidRPr="004E4286" w:rsidR="0098486A">
        <w:t>46</w:t>
      </w:r>
      <w:r w:rsidRPr="004E4286" w:rsidR="00884DB1">
        <w:t>. St-</w:t>
      </w:r>
      <w:r w:rsidR="00196FAD">
        <w:t>1578</w:t>
      </w:r>
      <w:r w:rsidRPr="004E4286" w:rsidR="001D29A0">
        <w:t>/2019</w:t>
      </w:r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r w:rsidR="00F34A1F">
        <w:t>1</w:t>
      </w:r>
      <w:r w:rsidR="00196FAD">
        <w:t>4</w:t>
      </w:r>
      <w:r w:rsidR="00F34A1F">
        <w:t>. listopada</w:t>
      </w:r>
      <w:r w:rsidRPr="004E4286" w:rsidR="0099269C">
        <w:t xml:space="preserve"> 2019.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196FAD">
        <w:t>HALIĆ HIGHWAY j.d.o.o. za usluge, OIB: 39883954359, II. Resnik 10, Zagreb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="00196FAD">
        <w:t>9,45</w:t>
      </w:r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196FAD">
        <w:t xml:space="preserve">nitko, dostava poziva uredno iskazana </w:t>
      </w:r>
    </w:p>
    <w:p w:rsidRPr="00FC5EEA" w:rsidR="008A48CE" w:rsidP="008A48CE" w:rsidRDefault="008A48CE">
      <w:r w:rsidRPr="00FC5EEA">
        <w:t xml:space="preserve">Zastupnik po zakonu dužnika: </w:t>
      </w:r>
      <w:r w:rsidR="00196FAD">
        <w:t xml:space="preserve"> nitko, dostava poziva uredno iskazana 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</w:t>
      </w:r>
      <w:r w:rsidR="00196FAD">
        <w:t>točke I zaključka ovog suda od 15. srpnja</w:t>
      </w:r>
      <w:r w:rsidRPr="00FC5EEA">
        <w:t xml:space="preserve"> 2019., kojim mu je naređeno dostaviti sudu pisano  izviješće o financij</w:t>
      </w:r>
      <w:r w:rsidR="00782D67">
        <w:t>sko gospodarskom stanju dužnika.</w:t>
      </w:r>
    </w:p>
    <w:p w:rsidRPr="004E4286" w:rsidR="00501738" w:rsidP="00196FAD" w:rsidRDefault="00501738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>Na temelju odredbe čl. 128. st. 5. Stečajnog zakona spaja se ročište radi očitovanja o prijedlogu za otvaranje stečajnog postupka s ročištem radi rasprave o pretpostavkama za otvaranje stečajnog postupka.</w:t>
      </w: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t xml:space="preserve">Utvrđuje se da je ovaj sud po službenoj dužnosti pribavio podatak o tome da dužnik nije vlasnik nekretnina (listovi </w:t>
      </w:r>
      <w:r w:rsidR="00196FAD">
        <w:t>16-17</w:t>
      </w:r>
      <w:r w:rsidRPr="00F16E78">
        <w:t xml:space="preserve"> spisa). 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>Utvrđuje se da spisu prileži podnesak predlaga</w:t>
      </w:r>
      <w:r w:rsidRPr="00F16E78" w:rsidR="00B566B5">
        <w:t xml:space="preserve">telja Financijske agencije od </w:t>
      </w:r>
      <w:r w:rsidR="00196FAD">
        <w:t>19. srpnja</w:t>
      </w:r>
      <w:r w:rsidRPr="00F16E78">
        <w:t xml:space="preserve"> 2019. </w:t>
      </w:r>
      <w:r w:rsidRPr="00F16E78" w:rsidR="00B566B5">
        <w:t>(l</w:t>
      </w:r>
      <w:r w:rsidR="00196FAD">
        <w:t>ist 11</w:t>
      </w:r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196FAD">
        <w:t>4. srpnja</w:t>
      </w:r>
      <w:r w:rsidRPr="00F16E78">
        <w:t xml:space="preserve"> 2019. u Očevidniku redoslijeda osnova za plaćanje imao neizvršene osnova za plaćanje</w:t>
      </w:r>
      <w:r w:rsidRPr="00F16E78" w:rsidR="001D29A0">
        <w:t xml:space="preserve"> u neprekinutom razdoblju od 120</w:t>
      </w:r>
      <w:r w:rsidRPr="00F16E78">
        <w:t xml:space="preserve"> dana u ukupnom iznosu od </w:t>
      </w:r>
      <w:r w:rsidR="00196FAD">
        <w:t>32.274,94</w:t>
      </w:r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="00AA0652" w:rsidP="00196FAD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r w:rsidR="00196FAD">
        <w:t>29. srpnja</w:t>
      </w:r>
      <w:r w:rsidRPr="00B30ACC">
        <w:t xml:space="preserve"> 2019., iz kojeg proizlazi da je dužnik prema službenoj evidenciji registracije </w:t>
      </w:r>
      <w:r w:rsidRPr="00196FAD">
        <w:t xml:space="preserve">cestovnih vozila nije evidentiran </w:t>
      </w:r>
      <w:r w:rsidRPr="00B30ACC">
        <w:t xml:space="preserve">kao vlasnik vozila (list </w:t>
      </w:r>
      <w:r w:rsidR="00196FAD">
        <w:t>12 spisa).</w:t>
      </w:r>
    </w:p>
    <w:p w:rsidRPr="004E4286" w:rsidR="00196FAD" w:rsidP="00196FAD" w:rsidRDefault="00196FAD">
      <w:pPr>
        <w:ind w:firstLine="708"/>
        <w:jc w:val="both"/>
        <w:rPr>
          <w:highlight w:val="yellow"/>
        </w:rPr>
      </w:pPr>
    </w:p>
    <w:p w:rsidRPr="00946330" w:rsidR="00B30ACC" w:rsidP="003070B7" w:rsidRDefault="00946330">
      <w:pPr>
        <w:jc w:val="both"/>
      </w:pPr>
      <w:r w:rsidRPr="00946330">
        <w:t>.</w:t>
      </w:r>
    </w:p>
    <w:p w:rsidR="00946330" w:rsidP="003070B7" w:rsidRDefault="00946330">
      <w:pPr>
        <w:jc w:val="both"/>
        <w:rPr>
          <w:color w:val="FF0000"/>
        </w:rPr>
      </w:pPr>
    </w:p>
    <w:p w:rsidR="00946330" w:rsidP="003070B7" w:rsidRDefault="00946330">
      <w:pPr>
        <w:jc w:val="both"/>
        <w:rPr>
          <w:color w:val="FF0000"/>
        </w:rPr>
      </w:pPr>
    </w:p>
    <w:p w:rsidRPr="00B30ACC" w:rsidR="008B2B27" w:rsidP="00332486" w:rsidRDefault="008B2B27">
      <w:pPr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9C2F1F" w:rsidRDefault="00B30ACC">
      <w:r w:rsidRPr="00B30ACC">
        <w:t>Daljnja odluka pisani putem.</w:t>
      </w:r>
    </w:p>
    <w:p w:rsidR="00B30ACC" w:rsidP="009C2F1F" w:rsidRDefault="00B30ACC">
      <w:pPr>
        <w:rPr>
          <w:color w:val="FF0000"/>
          <w:highlight w:val="yellow"/>
        </w:rPr>
      </w:pP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196FAD">
        <w:t>9,47</w:t>
      </w:r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2                </w:t>
    </w:r>
    <w:r w:rsidR="00AA0652">
      <w:t xml:space="preserve">                              46</w:t>
    </w:r>
    <w:r>
      <w:t>. St-</w:t>
    </w:r>
    <w:r w:rsidR="003E53E9">
      <w:t>1</w:t>
    </w:r>
    <w:r w:rsidR="00196FAD">
      <w:t>578</w:t>
    </w:r>
    <w:r w:rsidR="009C2F1F">
      <w:t>/2019</w:t>
    </w:r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96FAD"/>
    <w:rsid w:val="001A0AAD"/>
    <w:rsid w:val="001D29A0"/>
    <w:rsid w:val="0022474A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02038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020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20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20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20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20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14. studenog 2019.</izvorni_sadrzaj>
    <derivirana_varijabla naziv="DomainObject.StvarniPocetakDatum_1">14. studenog 2019.</derivirana_varijabla>
  </DomainObject.StvarniPocetakDatum>
  <DomainObject.StvarniZavrsetakDatum>
    <izvorni_sadrzaj>14. studenog 2019.</izvorni_sadrzaj>
    <derivirana_varijabla naziv="DomainObject.StvarniZavrsetakDatum_1">14. studenog 2019.</derivirana_varijabla>
  </DomainObject.StvarniZavrsetakDatum>
  <DomainObject.PlaniraniZavrsetakDatum>
    <izvorni_sadrzaj>14. studenog 2019.</izvorni_sadrzaj>
    <derivirana_varijabla naziv="DomainObject.PlaniraniZavrsetakDatum_1">14. studenog 2019.</derivirana_varijabla>
  </DomainObject.PlaniraniZavrsetakDatum>
  <DomainObject.PlaniraniPocetakDatum>
    <izvorni_sadrzaj>14. studenog 2019.</izvorni_sadrzaj>
    <derivirana_varijabla naziv="DomainObject.PlaniraniPocetakDatum_1">14. studenog 2019.</derivirana_varijabla>
  </DomainObject.PlaniraniPocetakDatum>
  <DomainObject.StvarniPocetakVrijeme>
    <izvorni_sadrzaj>12:51</izvorni_sadrzaj>
    <derivirana_varijabla naziv="DomainObject.StvarniPocetakVrijeme_1">12:51</derivirana_varijabla>
  </DomainObject.StvarniPocetakVrijeme>
  <DomainObject.StvarniZavrsetakVrijeme>
    <izvorni_sadrzaj>12:52</izvorni_sadrzaj>
    <derivirana_varijabla naziv="DomainObject.StvarniZavrsetakVrijeme_1">12:52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studenog 2019.</izvorni_sadrzaj>
    <derivirana_varijabla naziv="DomainObject.Zapisnik.DatumKreiranja_1">14.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St-1578/2019-12</izvorni_sadrzaj>
    <derivirana_varijabla naziv="DomainObject.Zapisnik.Oznaka_1">St-1578/2019-12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St-1578/2019</izvorni_sadrzaj>
    <derivirana_varijabla naziv="DomainObject.Predmet.OznakaBroj_1">St-1578/2019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HALIĆ HIGHWAY j.d.o.o. za usluge</izvorni_sadrzaj>
    <derivirana_varijabla naziv="DomainObject.Predmet.ProtustrankaFormated_1">  HALIĆ HIGHWAY j.d.o.o. za usluge</derivirana_varijabla>
  </DomainObject.Predmet.ProtustrankaFormated>
  <DomainObject.Predmet.ProtustrankaFormatedOIB>
    <izvorni_sadrzaj>  HALIĆ HIGHWAY j.d.o.o. za usluge, OIB 39883954359</izvorni_sadrzaj>
    <derivirana_varijabla naziv="DomainObject.Predmet.ProtustrankaFormatedOIB_1">  HALIĆ HIGHWAY j.d.o.o. za usluge, OIB 39883954359</derivirana_varijabla>
  </DomainObject.Predmet.ProtustrankaFormatedOIB>
  <DomainObject.Predmet.ProtustrankaFormatedWithAdress>
    <izvorni_sadrzaj> HALIĆ HIGHWAY j.d.o.o. za usluge, II. Resnik 10, 10000 Zagreb</izvorni_sadrzaj>
    <derivirana_varijabla naziv="DomainObject.Predmet.ProtustrankaFormatedWithAdress_1"> HALIĆ HIGHWAY j.d.o.o. za usluge, II. Resnik 10, 10000 Zagreb</derivirana_varijabla>
  </DomainObject.Predmet.ProtustrankaFormatedWithAdress>
  <DomainObject.Predmet.ProtustrankaFormatedWithAdressOIB>
    <izvorni_sadrzaj> HALIĆ HIGHWAY j.d.o.o. za usluge, OIB 39883954359, II. Resnik 10, 10000 Zagreb</izvorni_sadrzaj>
    <derivirana_varijabla naziv="DomainObject.Predmet.ProtustrankaFormatedWithAdressOIB_1"> HALIĆ HIGHWAY j.d.o.o. za usluge, OIB 39883954359, II. Resnik 10, 10000 Zagreb</derivirana_varijabla>
  </DomainObject.Predmet.ProtustrankaFormatedWithAdressOIB>
  <DomainObject.Predmet.ProtustrankaWithAdress>
    <izvorni_sadrzaj>HALIĆ HIGHWAY j.d.o.o. za usluge II. Resnik 10, 10000 Zagreb</izvorni_sadrzaj>
    <derivirana_varijabla naziv="DomainObject.Predmet.ProtustrankaWithAdress_1">HALIĆ HIGHWAY j.d.o.o. za usluge II. Resnik 10, 10000 Zagreb</derivirana_varijabla>
  </DomainObject.Predmet.ProtustrankaWithAdress>
  <DomainObject.Predmet.ProtustrankaWithAdressOIB>
    <izvorni_sadrzaj>HALIĆ HIGHWAY j.d.o.o. za usluge, OIB 39883954359, II. Resnik 10, 10000 Zagreb</izvorni_sadrzaj>
    <derivirana_varijabla naziv="DomainObject.Predmet.ProtustrankaWithAdressOIB_1">HALIĆ HIGHWAY j.d.o.o. za usluge, OIB 39883954359, II. Resnik 10, 10000 Zagreb</derivirana_varijabla>
  </DomainObject.Predmet.ProtustrankaWithAdressOIB>
  <DomainObject.Predmet.ProtustrankaNazivFormated>
    <izvorni_sadrzaj>HALIĆ HIGHWAY j.d.o.o. za usluge</izvorni_sadrzaj>
    <derivirana_varijabla naziv="DomainObject.Predmet.ProtustrankaNazivFormated_1">HALIĆ HIGHWAY j.d.o.o. za usluge</derivirana_varijabla>
  </DomainObject.Predmet.ProtustrankaNazivFormated>
  <DomainObject.Predmet.ProtustrankaNazivFormatedOIB>
    <izvorni_sadrzaj>HALIĆ HIGHWAY j.d.o.o. za usluge, OIB 39883954359</izvorni_sadrzaj>
    <derivirana_varijabla naziv="DomainObject.Predmet.ProtustrankaNazivFormatedOIB_1">HALIĆ HIGHWAY j.d.o.o. za usluge, OIB 39883954359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Gordan Halić</izvorni_sadrzaj>
    <derivirana_varijabla naziv="DomainObject.Predmet.StrankaFormated_1">  FINANCIJSKA AGENCIJA, RC Zagreb; Gordan Halić</derivirana_varijabla>
  </DomainObject.Predmet.StrankaFormated>
  <DomainObject.Predmet.StrankaFormatedOIB>
    <izvorni_sadrzaj>  FINANCIJSKA AGENCIJA, RC Zagreb, OIB 85821130368; Gordan Halić, OIB 50456671141</izvorni_sadrzaj>
    <derivirana_varijabla naziv="DomainObject.Predmet.StrankaFormatedOIB_1">  FINANCIJSKA AGENCIJA, RC Zagreb, OIB 85821130368; Gordan Halić, OIB 50456671141</derivirana_varijabla>
  </DomainObject.Predmet.StrankaFormatedOIB>
  <DomainObject.Predmet.StrankaFormatedWithAdress>
    <izvorni_sadrzaj> FINANCIJSKA AGENCIJA, RC Zagreb, Trg svibanjskih žrtava 1995. 1, 10000 Zagreb; Gordan Halić, II. Resnik 10, 10000 Zagreb</izvorni_sadrzaj>
    <derivirana_varijabla naziv="DomainObject.Predmet.StrankaFormatedWithAdress_1"> FINANCIJSKA AGENCIJA, RC Zagreb, Trg svibanjskih žrtava 1995. 1, 10000 Zagreb; Gordan Halić, II. Resnik 10, 10000 Zagreb</derivirana_varijabla>
  </DomainObject.Predmet.StrankaFormatedWithAdress>
  <DomainObject.Predmet.StrankaFormatedWithAdressOIB>
    <izvorni_sadrzaj> FINANCIJSKA AGENCIJA, RC Zagreb, OIB 85821130368, Trg svibanjskih žrtava 1995. 1, 10000 Zagreb; Gordan Halić, OIB 50456671141, II. Resnik 10, 10000 Zagreb</izvorni_sadrzaj>
    <derivirana_varijabla naziv="DomainObject.Predmet.StrankaFormatedWithAdressOIB_1"> FINANCIJSKA AGENCIJA, RC Zagreb, OIB 85821130368, Trg svibanjskih žrtava 1995. 1, 10000 Zagreb; Gordan Halić, OIB 50456671141, II. Resnik 10, 10000 Zagreb</derivirana_varijabla>
  </DomainObject.Predmet.StrankaFormatedWithAdressOIB>
  <DomainObject.Predmet.StrankaWithAdress>
    <izvorni_sadrzaj>FINANCIJSKA AGENCIJA, RC Zagreb Trg svibanjskih žrtava 1995. 1,10000 Zagreb,Gordan Halić II. Resnik 10,10000 Zagreb</izvorni_sadrzaj>
    <derivirana_varijabla naziv="DomainObject.Predmet.StrankaWithAdress_1">FINANCIJSKA AGENCIJA, RC Zagreb Trg svibanjskih žrtava 1995. 1,10000 Zagreb,Gordan Halić II. Resnik 10,10000 Zagreb</derivirana_varijabla>
  </DomainObject.Predmet.StrankaWithAdress>
  <DomainObject.Predmet.StrankaWithAdressOIB>
    <izvorni_sadrzaj>FINANCIJSKA AGENCIJA, RC Zagreb, OIB 85821130368, Trg svibanjskih žrtava 1995. 1,10000 Zagreb,Gordan Halić, OIB 50456671141, II. Resnik 10,10000 Zagreb</izvorni_sadrzaj>
    <derivirana_varijabla naziv="DomainObject.Predmet.StrankaWithAdressOIB_1">FINANCIJSKA AGENCIJA, RC Zagreb, OIB 85821130368, Trg svibanjskih žrtava 1995. 1,10000 Zagreb,Gordan Halić, OIB 50456671141, II. Resnik 10,10000 Zagreb</derivirana_varijabla>
  </DomainObject.Predmet.StrankaWithAdressOIB>
  <DomainObject.Predmet.StrankaNazivFormated>
    <izvorni_sadrzaj>FINANCIJSKA AGENCIJA, RC Zagreb,Gordan Halić</izvorni_sadrzaj>
    <derivirana_varijabla naziv="DomainObject.Predmet.StrankaNazivFormated_1">FINANCIJSKA AGENCIJA, RC Zagreb,Gordan Halić</derivirana_varijabla>
  </DomainObject.Predmet.StrankaNazivFormated>
  <DomainObject.Predmet.StrankaNazivFormatedOIB>
    <izvorni_sadrzaj>FINANCIJSKA AGENCIJA, RC Zagreb, OIB 85821130368,Gordan Halić, OIB 50456671141</izvorni_sadrzaj>
    <derivirana_varijabla naziv="DomainObject.Predmet.StrankaNazivFormatedOIB_1">FINANCIJSKA AGENCIJA, RC Zagreb, OIB 85821130368,Gordan Halić, OIB 50456671141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  <item>Gordan Halić</item>
    </izvorni_sadrzaj>
    <derivirana_varijabla naziv="DomainObject.Predmet.StrankaListFormated_1">
      <item>FINANCIJSKA AGENCIJA, RC Zagreb</item>
      <item>Gordan Halić</item>
    </derivirana_varijabla>
  </DomainObject.Predmet.StrankaListFormated>
  <DomainObject.Predmet.StrankaListFormatedOIB>
    <izvorni_sadrzaj>
      <item>FINANCIJSKA AGENCIJA, RC Zagreb, OIB 85821130368</item>
      <item>Gordan Halić, OIB 50456671141</item>
    </izvorni_sadrzaj>
    <derivirana_varijabla naziv="DomainObject.Predmet.StrankaListFormatedOIB_1">
      <item>FINANCIJSKA AGENCIJA, RC Zagreb, OIB 85821130368</item>
      <item>Gordan Halić, OIB 50456671141</item>
    </derivirana_varijabla>
  </DomainObject.Predmet.StrankaListFormatedOIB>
  <DomainObject.Predmet.StrankaListFormatedWithAdress>
    <izvorni_sadrzaj>
      <item>FINANCIJSKA AGENCIJA, RC Zagreb, Trg svibanjskih žrtava 1995. 1, 10000 Zagreb</item>
      <item>Gordan Halić, II. Resnik 10, 10000 Zagreb</item>
    </izvorni_sadrzaj>
    <derivirana_varijabla naziv="DomainObject.Predmet.StrankaListFormatedWithAdress_1">
      <item>FINANCIJSKA AGENCIJA, RC Zagreb, Trg svibanjskih žrtava 1995. 1, 10000 Zagreb</item>
      <item>Gordan Halić, II. Resnik 10,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Gordan Halić, OIB 50456671141, II. Resnik 10, 10000 Zagreb</item>
    </izvorni_sadrzaj>
    <derivirana_varijabla naziv="DomainObject.Predmet.StrankaListFormatedWithAdressOIB_1">
      <item>FINANCIJSKA AGENCIJA, RC Zagreb, OIB 85821130368, Trg svibanjskih žrtava 1995. 1, 10000 Zagreb</item>
      <item>Gordan Halić, OIB 50456671141, II. Resnik 10, 10000 Zagreb</item>
    </derivirana_varijabla>
  </DomainObject.Predmet.StrankaListFormatedWithAdressOIB>
  <DomainObject.Predmet.StrankaListNazivFormated>
    <izvorni_sadrzaj>
      <item>FINANCIJSKA AGENCIJA, RC Zagreb</item>
      <item>Gordan Halić</item>
    </izvorni_sadrzaj>
    <derivirana_varijabla naziv="DomainObject.Predmet.StrankaListNazivFormated_1">
      <item>FINANCIJSKA AGENCIJA, RC Zagreb</item>
      <item>Gordan Halić</item>
    </derivirana_varijabla>
  </DomainObject.Predmet.StrankaListNazivFormated>
  <DomainObject.Predmet.StrankaListNazivFormatedOIB>
    <izvorni_sadrzaj>
      <item>FINANCIJSKA AGENCIJA, RC Zagreb, OIB 85821130368</item>
      <item>Gordan Halić, OIB 50456671141</item>
    </izvorni_sadrzaj>
    <derivirana_varijabla naziv="DomainObject.Predmet.StrankaListNazivFormatedOIB_1">
      <item>FINANCIJSKA AGENCIJA, RC Zagreb, OIB 85821130368</item>
      <item>Gordan Halić, OIB 50456671141</item>
    </derivirana_varijabla>
  </DomainObject.Predmet.StrankaListNazivFormatedOIB>
  <DomainObject.Predmet.ProtuStrankaListFormated>
    <izvorni_sadrzaj>
      <item>HALIĆ HIGHWAY j.d.o.o. za usluge</item>
    </izvorni_sadrzaj>
    <derivirana_varijabla naziv="DomainObject.Predmet.ProtuStrankaListFormated_1">
      <item>HALIĆ HIGHWAY j.d.o.o. za usluge</item>
    </derivirana_varijabla>
  </DomainObject.Predmet.ProtuStrankaListFormated>
  <DomainObject.Predmet.ProtuStrankaListFormatedOIB>
    <izvorni_sadrzaj>
      <item>HALIĆ HIGHWAY j.d.o.o. za usluge, OIB 39883954359</item>
    </izvorni_sadrzaj>
    <derivirana_varijabla naziv="DomainObject.Predmet.ProtuStrankaListFormatedOIB_1">
      <item>HALIĆ HIGHWAY j.d.o.o. za usluge, OIB 39883954359</item>
    </derivirana_varijabla>
  </DomainObject.Predmet.ProtuStrankaListFormatedOIB>
  <DomainObject.Predmet.ProtuStrankaListFormatedWithAdress>
    <izvorni_sadrzaj>
      <item>HALIĆ HIGHWAY j.d.o.o. za usluge, II. Resnik 10, 10000 Zagreb</item>
    </izvorni_sadrzaj>
    <derivirana_varijabla naziv="DomainObject.Predmet.ProtuStrankaListFormatedWithAdress_1">
      <item>HALIĆ HIGHWAY j.d.o.o. za usluge, II. Resnik 10, 10000 Zagreb</item>
    </derivirana_varijabla>
  </DomainObject.Predmet.ProtuStrankaListFormatedWithAdress>
  <DomainObject.Predmet.ProtuStrankaListFormatedWithAdressOIB>
    <izvorni_sadrzaj>
      <item>HALIĆ HIGHWAY j.d.o.o. za usluge, OIB 39883954359, II. Resnik 10, 10000 Zagreb</item>
    </izvorni_sadrzaj>
    <derivirana_varijabla naziv="DomainObject.Predmet.ProtuStrankaListFormatedWithAdressOIB_1">
      <item>HALIĆ HIGHWAY j.d.o.o. za usluge, OIB 39883954359, II. Resnik 10, 10000 Zagreb</item>
    </derivirana_varijabla>
  </DomainObject.Predmet.ProtuStrankaListFormatedWithAdressOIB>
  <DomainObject.Predmet.ProtuStrankaListNazivFormated>
    <izvorni_sadrzaj>
      <item>HALIĆ HIGHWAY j.d.o.o. za usluge</item>
    </izvorni_sadrzaj>
    <derivirana_varijabla naziv="DomainObject.Predmet.ProtuStrankaListNazivFormated_1">
      <item>HALIĆ HIGHWAY j.d.o.o. za usluge</item>
    </derivirana_varijabla>
  </DomainObject.Predmet.ProtuStrankaListNazivFormated>
  <DomainObject.Predmet.ProtuStrankaListNazivFormatedOIB>
    <izvorni_sadrzaj>
      <item>HALIĆ HIGHWAY j.d.o.o. za usluge, OIB 39883954359</item>
    </izvorni_sadrzaj>
    <derivirana_varijabla naziv="DomainObject.Predmet.ProtuStrankaListNazivFormatedOIB_1">
      <item>HALIĆ HIGHWAY j.d.o.o. za usluge, OIB 39883954359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studenog 2019.</izvorni_sadrzaj>
    <derivirana_varijabla naziv="DomainObject.Datum_1">14. studenog 2019.</derivirana_varijabla>
  </DomainObject.Datum>
  <DomainObject.PoslovniBrojDokumenta>
    <izvorni_sadrzaj>St-1578/2019-12</izvorni_sadrzaj>
    <derivirana_varijabla naziv="DomainObject.PoslovniBrojDokumenta_1">St-1578/2019-12</derivirana_varijabla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HALIĆ HIGHWAY j.d.o.o. za usluge</izvorni_sadrzaj>
    <derivirana_varijabla naziv="DomainObject.Predmet.ProtustrankaIDrugi_1">HALIĆ HIGHWAY j.d.o.o. za usluge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HALIĆ HIGHWAY j.d.o.o. za usluge, OIB 39883954359, II. Resnik 10, 10000 Zagreb</izvorni_sadrzaj>
    <derivirana_varijabla naziv="DomainObject.Predmet.ProtustrankaIDrugiAdressOIB_1">HALIĆ HIGHWAY j.d.o.o. za usluge, OIB 39883954359, II. Resnik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HALIĆ HIGHWAY j.d.o.o. za usluge</item>
      <item>FINANCIJSKA AGENCIJA, RC Zagreb</item>
      <item>Gordan Halić</item>
    </izvorni_sadrzaj>
    <derivirana_varijabla naziv="DomainObject.Predmet.SudioniciListNaziv_1">
      <item>HALIĆ HIGHWAY j.d.o.o. za usluge</item>
      <item>FINANCIJSKA AGENCIJA, RC Zagreb</item>
      <item>Gordan Halić</item>
    </derivirana_varijabla>
  </DomainObject.Predmet.SudioniciListNaziv>
  <DomainObject.Predmet.SudioniciListAdressOIB>
    <izvorni_sadrzaj>
      <item>HALIĆ HIGHWAY j.d.o.o. za usluge, OIB 39883954359, II. Resnik 10,10000 Zagreb</item>
      <item>FINANCIJSKA AGENCIJA, RC Zagreb, OIB 85821130368, Trg svibanjskih žrtava 1995. 1,10000 Zagreb</item>
      <item>Gordan Halić, OIB 50456671141, II. Resnik 10,10000 Zagreb</item>
    </izvorni_sadrzaj>
    <derivirana_varijabla naziv="DomainObject.Predmet.SudioniciListAdressOIB_1">
      <item>HALIĆ HIGHWAY j.d.o.o. za usluge, OIB 39883954359, II. Resnik 10,10000 Zagreb</item>
      <item>FINANCIJSKA AGENCIJA, RC Zagreb, OIB 85821130368, Trg svibanjskih žrtava 1995. 1,10000 Zagreb</item>
      <item>Gordan Halić, OIB 50456671141, II. Resnik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39883954359</item>
      <item>, OIB 85821130368</item>
      <item>, OIB 50456671141</item>
    </izvorni_sadrzaj>
    <derivirana_varijabla naziv="DomainObject.Predmet.SudioniciListNazivOIB_1">
      <item>, OIB 39883954359</item>
      <item>, OIB 85821130368</item>
      <item>, OIB 50456671141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srpnja 2019.</izvorni_sadrzaj>
    <derivirana_varijabla naziv="DomainObject.Predmet.DatumPocetkaProcesa_1">8.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CF1F1-832B-4459-9CBC-40F77A455A7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350</properties:Words>
  <properties:Characters>1863</properties:Characters>
  <properties:Lines>66</properties:Lines>
  <properties:Paragraphs>27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2019-11-14T11:50:00Z</cp:lastPrinted>
  <dcterms:modified xmlns:xsi="http://www.w3.org/2001/XMLSchema-instance" xsi:type="dcterms:W3CDTF">2019-11-14T11:52:00Z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St-1578/2019-12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